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84E" w:rsidRPr="00DF08A0" w:rsidRDefault="0061384E" w:rsidP="00C3053B">
      <w:pPr>
        <w:spacing w:after="0" w:line="259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F08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Сведения о расходах муниципальных служащих</w:t>
      </w:r>
    </w:p>
    <w:p w:rsidR="0061384E" w:rsidRPr="00DF08A0" w:rsidRDefault="0061384E" w:rsidP="00C3053B">
      <w:pPr>
        <w:spacing w:after="0" w:line="259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</w:t>
      </w:r>
      <w:r w:rsidRPr="00DF08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рганов местного самоуправления МО «Вавожский район»,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муниципального служащего и его супруги (супруга) по основному месту их службы (работы) за три последних года, предшествующих совершению сделки, и об источниках получения средств, за счёт которых совершена указанная сделка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:rsidR="0061384E" w:rsidRPr="00DF08A0" w:rsidRDefault="0061384E" w:rsidP="00DF08A0">
      <w:pPr>
        <w:spacing w:after="259" w:line="259" w:lineRule="atLeast"/>
        <w:jc w:val="center"/>
        <w:rPr>
          <w:rFonts w:ascii="Arial" w:hAnsi="Arial" w:cs="Arial"/>
          <w:color w:val="000000"/>
          <w:sz w:val="17"/>
          <w:szCs w:val="17"/>
          <w:lang w:eastAsia="ru-RU"/>
        </w:rPr>
      </w:pPr>
      <w:r w:rsidRPr="00C3053B">
        <w:rPr>
          <w:rFonts w:ascii="Arial" w:hAnsi="Arial" w:cs="Arial"/>
          <w:color w:val="000000"/>
          <w:sz w:val="17"/>
          <w:szCs w:val="17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57"/>
        <w:gridCol w:w="2957"/>
        <w:gridCol w:w="2957"/>
        <w:gridCol w:w="2957"/>
        <w:gridCol w:w="2958"/>
      </w:tblGrid>
      <w:tr w:rsidR="0061384E" w:rsidRPr="00201A57" w:rsidTr="00201A57">
        <w:tc>
          <w:tcPr>
            <w:tcW w:w="2957" w:type="dxa"/>
          </w:tcPr>
          <w:p w:rsidR="0061384E" w:rsidRPr="00201A57" w:rsidRDefault="0061384E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Фамилия, инициалы</w:t>
            </w:r>
          </w:p>
        </w:tc>
        <w:tc>
          <w:tcPr>
            <w:tcW w:w="2957" w:type="dxa"/>
          </w:tcPr>
          <w:p w:rsidR="0061384E" w:rsidRPr="00201A57" w:rsidRDefault="0061384E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 xml:space="preserve">Сумма сделки по приобретению имущества за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01A57">
                <w:rPr>
                  <w:rFonts w:ascii="Times New Roman" w:hAnsi="Times New Roman"/>
                  <w:b/>
                  <w:lang w:eastAsia="ru-RU"/>
                </w:rPr>
                <w:t>2014 г</w:t>
              </w:r>
            </w:smartTag>
            <w:r w:rsidRPr="00201A57">
              <w:rPr>
                <w:rFonts w:ascii="Times New Roman" w:hAnsi="Times New Roman"/>
                <w:b/>
                <w:lang w:eastAsia="ru-RU"/>
              </w:rPr>
              <w:t>. (руб.)</w:t>
            </w:r>
          </w:p>
        </w:tc>
        <w:tc>
          <w:tcPr>
            <w:tcW w:w="2957" w:type="dxa"/>
          </w:tcPr>
          <w:p w:rsidR="0061384E" w:rsidRPr="00201A57" w:rsidRDefault="0061384E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</w:tcPr>
          <w:p w:rsidR="0061384E" w:rsidRPr="00201A57" w:rsidRDefault="0061384E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Страна расположения имущества</w:t>
            </w:r>
          </w:p>
        </w:tc>
        <w:tc>
          <w:tcPr>
            <w:tcW w:w="2958" w:type="dxa"/>
          </w:tcPr>
          <w:p w:rsidR="0061384E" w:rsidRPr="00201A57" w:rsidRDefault="0061384E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61384E" w:rsidRPr="00201A57" w:rsidTr="00201A57">
        <w:tc>
          <w:tcPr>
            <w:tcW w:w="2957" w:type="dxa"/>
          </w:tcPr>
          <w:p w:rsidR="0061384E" w:rsidRDefault="0061384E" w:rsidP="00201A57">
            <w:pPr>
              <w:pStyle w:val="a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Бушуева</w:t>
            </w:r>
          </w:p>
          <w:p w:rsidR="0061384E" w:rsidRPr="00201A57" w:rsidRDefault="0061384E" w:rsidP="00201A57">
            <w:pPr>
              <w:pStyle w:val="a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Эльмира Сергеевна</w:t>
            </w:r>
          </w:p>
        </w:tc>
        <w:tc>
          <w:tcPr>
            <w:tcW w:w="2957" w:type="dxa"/>
          </w:tcPr>
          <w:p w:rsidR="0061384E" w:rsidRPr="00201A57" w:rsidRDefault="0061384E" w:rsidP="00E92BBC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61384E" w:rsidRPr="00201A57" w:rsidRDefault="0061384E" w:rsidP="00E92BBC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61384E" w:rsidRPr="00201A57" w:rsidRDefault="0061384E" w:rsidP="00E92BBC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61384E" w:rsidRPr="00201A57" w:rsidRDefault="0061384E" w:rsidP="00E92BBC">
            <w:pPr>
              <w:spacing w:after="0" w:line="240" w:lineRule="auto"/>
              <w:jc w:val="center"/>
            </w:pPr>
            <w:r>
              <w:t>нет</w:t>
            </w:r>
          </w:p>
        </w:tc>
      </w:tr>
      <w:tr w:rsidR="0061384E" w:rsidRPr="00201A57" w:rsidTr="00201A57">
        <w:tc>
          <w:tcPr>
            <w:tcW w:w="2957" w:type="dxa"/>
          </w:tcPr>
          <w:p w:rsidR="0061384E" w:rsidRPr="00201A57" w:rsidRDefault="0061384E" w:rsidP="00201A57">
            <w:pPr>
              <w:pStyle w:val="a"/>
              <w:snapToGrid w:val="0"/>
              <w:jc w:val="center"/>
              <w:rPr>
                <w:lang w:val="ru-RU"/>
              </w:rPr>
            </w:pPr>
            <w:r w:rsidRPr="00201A57">
              <w:rPr>
                <w:lang w:val="ru-RU"/>
              </w:rPr>
              <w:t>Несовершеннолетний ребенок</w:t>
            </w:r>
          </w:p>
        </w:tc>
        <w:tc>
          <w:tcPr>
            <w:tcW w:w="2957" w:type="dxa"/>
          </w:tcPr>
          <w:p w:rsidR="0061384E" w:rsidRPr="00201A57" w:rsidRDefault="0061384E" w:rsidP="00E92BBC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61384E" w:rsidRPr="00201A57" w:rsidRDefault="0061384E" w:rsidP="00E92BBC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61384E" w:rsidRPr="00201A57" w:rsidRDefault="0061384E" w:rsidP="00E92BBC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61384E" w:rsidRPr="00201A57" w:rsidRDefault="0061384E" w:rsidP="00E92BBC">
            <w:pPr>
              <w:spacing w:after="0" w:line="240" w:lineRule="auto"/>
              <w:jc w:val="center"/>
            </w:pPr>
            <w:r>
              <w:t>Нет</w:t>
            </w:r>
          </w:p>
        </w:tc>
      </w:tr>
      <w:tr w:rsidR="0061384E" w:rsidRPr="00201A57" w:rsidTr="00201A57">
        <w:tc>
          <w:tcPr>
            <w:tcW w:w="2957" w:type="dxa"/>
          </w:tcPr>
          <w:p w:rsidR="0061384E" w:rsidRPr="00201A57" w:rsidRDefault="0061384E" w:rsidP="00201A57">
            <w:pPr>
              <w:pStyle w:val="a"/>
              <w:snapToGrid w:val="0"/>
              <w:jc w:val="center"/>
              <w:rPr>
                <w:lang w:val="ru-RU"/>
              </w:rPr>
            </w:pPr>
            <w:r w:rsidRPr="00201A57">
              <w:rPr>
                <w:lang w:val="ru-RU"/>
              </w:rPr>
              <w:t>Несовершеннолетний ребенок</w:t>
            </w:r>
          </w:p>
        </w:tc>
        <w:tc>
          <w:tcPr>
            <w:tcW w:w="2957" w:type="dxa"/>
          </w:tcPr>
          <w:p w:rsidR="0061384E" w:rsidRPr="00201A57" w:rsidRDefault="0061384E" w:rsidP="00E92BBC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61384E" w:rsidRPr="00201A57" w:rsidRDefault="0061384E" w:rsidP="00E92BBC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61384E" w:rsidRPr="00201A57" w:rsidRDefault="0061384E" w:rsidP="00E92BBC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61384E" w:rsidRPr="00201A57" w:rsidRDefault="0061384E" w:rsidP="00E92BBC">
            <w:pPr>
              <w:spacing w:after="0" w:line="240" w:lineRule="auto"/>
              <w:jc w:val="center"/>
            </w:pPr>
            <w:r>
              <w:t>Нет</w:t>
            </w:r>
          </w:p>
        </w:tc>
      </w:tr>
    </w:tbl>
    <w:p w:rsidR="0061384E" w:rsidRDefault="0061384E"/>
    <w:p w:rsidR="0061384E" w:rsidRPr="00D62552" w:rsidRDefault="0061384E" w:rsidP="00D62552">
      <w:pPr>
        <w:ind w:firstLine="1134"/>
        <w:jc w:val="both"/>
        <w:rPr>
          <w:rFonts w:ascii="Times New Roman" w:hAnsi="Times New Roman"/>
          <w:bCs/>
        </w:rPr>
      </w:pPr>
      <w:r w:rsidRPr="00D62552">
        <w:rPr>
          <w:rFonts w:ascii="Times New Roman" w:hAnsi="Times New Roman"/>
        </w:rPr>
        <w:t>Оснований для предоставления сведений о расходах</w:t>
      </w:r>
      <w:r w:rsidRPr="00D62552">
        <w:rPr>
          <w:rFonts w:ascii="Times New Roman" w:hAnsi="Times New Roman"/>
          <w:bCs/>
        </w:rPr>
        <w:t xml:space="preserve"> муниципального служащего Администрации  муниципального образования «Вавожский район» нет.</w:t>
      </w:r>
    </w:p>
    <w:p w:rsidR="0061384E" w:rsidRDefault="0061384E"/>
    <w:sectPr w:rsidR="0061384E" w:rsidSect="00C305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053B"/>
    <w:rsid w:val="000D7C67"/>
    <w:rsid w:val="001D4145"/>
    <w:rsid w:val="00201A57"/>
    <w:rsid w:val="002E4930"/>
    <w:rsid w:val="003B04B2"/>
    <w:rsid w:val="005F345A"/>
    <w:rsid w:val="0061384E"/>
    <w:rsid w:val="006D3BE6"/>
    <w:rsid w:val="00C278AE"/>
    <w:rsid w:val="00C3053B"/>
    <w:rsid w:val="00D62552"/>
    <w:rsid w:val="00DF08A0"/>
    <w:rsid w:val="00E23AD5"/>
    <w:rsid w:val="00E65C26"/>
    <w:rsid w:val="00E92BBC"/>
    <w:rsid w:val="00F67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BE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C3053B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C305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DF08A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DF08A0"/>
    <w:rPr>
      <w:lang w:eastAsia="en-US"/>
    </w:rPr>
  </w:style>
  <w:style w:type="paragraph" w:customStyle="1" w:styleId="a">
    <w:name w:val="Содержимое таблицы"/>
    <w:basedOn w:val="Normal"/>
    <w:uiPriority w:val="99"/>
    <w:rsid w:val="005F345A"/>
    <w:pPr>
      <w:widowControl w:val="0"/>
      <w:suppressLineNumbers/>
      <w:suppressAutoHyphens/>
      <w:spacing w:after="0" w:line="240" w:lineRule="auto"/>
    </w:pPr>
    <w:rPr>
      <w:rFonts w:ascii="Times New Roman" w:hAnsi="Times New Roman" w:cs="Tahoma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936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6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164</Words>
  <Characters>939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</dc:creator>
  <cp:keywords/>
  <dc:description/>
  <cp:lastModifiedBy>Bookik</cp:lastModifiedBy>
  <cp:revision>6</cp:revision>
  <dcterms:created xsi:type="dcterms:W3CDTF">2015-04-30T06:40:00Z</dcterms:created>
  <dcterms:modified xsi:type="dcterms:W3CDTF">2015-05-15T07:36:00Z</dcterms:modified>
</cp:coreProperties>
</file>